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F74" w:rsidRDefault="00CE7618" w:rsidP="00453F74">
      <w:pPr>
        <w:pStyle w:val="Heading1"/>
        <w:spacing w:before="0"/>
        <w:ind w:left="3912" w:firstLine="1304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bookmarkStart w:id="0" w:name="_Toc392097520"/>
      <w:bookmarkStart w:id="1" w:name="_GoBack"/>
      <w:bookmarkEnd w:id="1"/>
      <w:r w:rsidRPr="00F31BD7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Foreign </w:t>
      </w:r>
      <w:r w:rsidR="00862D26" w:rsidRPr="00F31BD7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C</w:t>
      </w:r>
      <w:r w:rsidRPr="00F31BD7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 xml:space="preserve">heque – </w:t>
      </w:r>
    </w:p>
    <w:p w:rsidR="00453F74" w:rsidRPr="00B74348" w:rsidRDefault="00453F74" w:rsidP="00453F74">
      <w:pPr>
        <w:pStyle w:val="Heading1"/>
        <w:spacing w:before="0"/>
        <w:ind w:left="3912" w:firstLine="1304"/>
        <w:rPr>
          <w:rFonts w:ascii="Khmer UI" w:hAnsi="Khmer UI" w:cs="Khmer UI"/>
          <w:b w:val="0"/>
          <w:color w:val="548DD4"/>
          <w:sz w:val="36"/>
          <w:szCs w:val="36"/>
          <w:lang w:val="en-GB"/>
        </w:rPr>
      </w:pPr>
      <w:r w:rsidRPr="00B74348">
        <w:rPr>
          <w:rFonts w:ascii="Khmer UI" w:hAnsi="Khmer UI" w:cs="Khmer UI"/>
          <w:b w:val="0"/>
          <w:color w:val="548DD4"/>
          <w:sz w:val="36"/>
          <w:szCs w:val="36"/>
          <w:lang w:val="en-GB"/>
        </w:rPr>
        <w:t>Sent to accountholder</w:t>
      </w:r>
    </w:p>
    <w:p w:rsidR="00453F74" w:rsidRPr="00B74348" w:rsidRDefault="00453F74" w:rsidP="00453F74">
      <w:pPr>
        <w:pStyle w:val="Heading1"/>
        <w:spacing w:before="0"/>
        <w:ind w:left="5216"/>
        <w:rPr>
          <w:rFonts w:ascii="Khmer UI" w:hAnsi="Khmer UI" w:cs="Khmer UI"/>
          <w:b w:val="0"/>
          <w:color w:val="548DD4"/>
          <w:sz w:val="36"/>
          <w:szCs w:val="36"/>
          <w:lang w:val="en-GB"/>
        </w:rPr>
      </w:pPr>
      <w:r w:rsidRPr="00B74348">
        <w:rPr>
          <w:rFonts w:ascii="Khmer UI" w:hAnsi="Khmer UI" w:cs="Khmer UI"/>
          <w:b w:val="0"/>
          <w:color w:val="548DD4"/>
          <w:sz w:val="36"/>
          <w:szCs w:val="36"/>
          <w:lang w:val="en-GB"/>
        </w:rPr>
        <w:t>Sent to beneficiant</w:t>
      </w:r>
    </w:p>
    <w:p w:rsidR="009F2410" w:rsidRPr="00B74348" w:rsidRDefault="00453F74" w:rsidP="00453F74">
      <w:pPr>
        <w:pStyle w:val="Heading1"/>
        <w:spacing w:before="0"/>
        <w:ind w:left="3912" w:firstLine="1304"/>
        <w:rPr>
          <w:rFonts w:ascii="Khmer UI" w:hAnsi="Khmer UI" w:cs="Khmer UI"/>
          <w:b w:val="0"/>
          <w:color w:val="548DD4"/>
          <w:sz w:val="36"/>
          <w:szCs w:val="36"/>
          <w:lang w:val="en-GB"/>
        </w:rPr>
      </w:pPr>
      <w:r w:rsidRPr="00B74348">
        <w:rPr>
          <w:rFonts w:ascii="Khmer UI" w:hAnsi="Khmer UI" w:cs="Khmer UI"/>
          <w:b w:val="0"/>
          <w:color w:val="548DD4"/>
          <w:sz w:val="36"/>
          <w:szCs w:val="36"/>
          <w:lang w:val="en-GB"/>
        </w:rPr>
        <w:t xml:space="preserve">To </w:t>
      </w:r>
      <w:r w:rsidR="00CE7618" w:rsidRPr="00B74348">
        <w:rPr>
          <w:rFonts w:ascii="Khmer UI" w:hAnsi="Khmer UI" w:cs="Khmer UI"/>
          <w:b w:val="0"/>
          <w:color w:val="548DD4"/>
          <w:sz w:val="36"/>
          <w:szCs w:val="36"/>
          <w:lang w:val="en-GB"/>
        </w:rPr>
        <w:t>be collected in branch</w:t>
      </w:r>
    </w:p>
    <w:bookmarkEnd w:id="0"/>
    <w:p w:rsidR="00B74348" w:rsidRDefault="00B74348" w:rsidP="00B74348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B74348" w:rsidRPr="00E542E7" w:rsidRDefault="00B74348" w:rsidP="00B74348">
      <w:pPr>
        <w:pStyle w:val="Heading1"/>
        <w:rPr>
          <w:rFonts w:ascii="Verdana" w:hAnsi="Verdana"/>
          <w:lang w:val="en-GB"/>
        </w:rPr>
      </w:pPr>
      <w:r w:rsidRPr="00E542E7">
        <w:rPr>
          <w:rFonts w:ascii="Verdana" w:hAnsi="Verdana"/>
          <w:lang w:val="en-GB"/>
        </w:rPr>
        <w:t>Change log</w:t>
      </w:r>
    </w:p>
    <w:p w:rsidR="00B74348" w:rsidRPr="00E542E7" w:rsidRDefault="00B74348" w:rsidP="00B74348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2246"/>
        <w:gridCol w:w="6805"/>
      </w:tblGrid>
      <w:tr w:rsidR="00B74348" w:rsidRPr="00E542E7" w:rsidTr="002B2B9C">
        <w:tc>
          <w:tcPr>
            <w:tcW w:w="4525" w:type="dxa"/>
            <w:shd w:val="clear" w:color="auto" w:fill="B6DDE8"/>
          </w:tcPr>
          <w:p w:rsidR="00B74348" w:rsidRPr="00B74FB2" w:rsidRDefault="00B74348" w:rsidP="006A5A10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2246" w:type="dxa"/>
            <w:shd w:val="clear" w:color="auto" w:fill="B6DDE8"/>
          </w:tcPr>
          <w:p w:rsidR="00B74348" w:rsidRPr="00B74FB2" w:rsidRDefault="00B74348" w:rsidP="006A5A10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6805" w:type="dxa"/>
            <w:shd w:val="clear" w:color="auto" w:fill="B6DDE8"/>
          </w:tcPr>
          <w:p w:rsidR="00B74348" w:rsidRPr="00B74FB2" w:rsidRDefault="00B74348" w:rsidP="006A5A10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B74348" w:rsidRPr="00E542E7" w:rsidTr="002B2B9C">
        <w:tc>
          <w:tcPr>
            <w:tcW w:w="4525" w:type="dxa"/>
          </w:tcPr>
          <w:p w:rsidR="00B74348" w:rsidRPr="00B74FB2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2246" w:type="dxa"/>
          </w:tcPr>
          <w:p w:rsidR="00B74348" w:rsidRPr="00B74FB2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6805" w:type="dxa"/>
          </w:tcPr>
          <w:p w:rsidR="00B74348" w:rsidRPr="00B74FB2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B74348" w:rsidRPr="00574806" w:rsidTr="002B2B9C">
        <w:tc>
          <w:tcPr>
            <w:tcW w:w="4525" w:type="dxa"/>
          </w:tcPr>
          <w:p w:rsidR="00B74348" w:rsidRPr="00B74FB2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2246" w:type="dxa"/>
          </w:tcPr>
          <w:p w:rsidR="00B74348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6805" w:type="dxa"/>
          </w:tcPr>
          <w:p w:rsidR="00B74348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B74348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B74348" w:rsidRDefault="00B74348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7253CE" w:rsidRDefault="007253CE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346EC5" w:rsidRPr="00574806" w:rsidTr="002B2B9C">
        <w:tc>
          <w:tcPr>
            <w:tcW w:w="4525" w:type="dxa"/>
          </w:tcPr>
          <w:p w:rsidR="00346EC5" w:rsidRDefault="00346EC5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2246" w:type="dxa"/>
          </w:tcPr>
          <w:p w:rsidR="00346EC5" w:rsidRDefault="00346EC5" w:rsidP="006A5A10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6805" w:type="dxa"/>
          </w:tcPr>
          <w:p w:rsidR="00346EC5" w:rsidRDefault="00346EC5" w:rsidP="00346EC5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880CBC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346EC5" w:rsidRDefault="00346EC5" w:rsidP="00346EC5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346EC5" w:rsidRDefault="00346EC5" w:rsidP="00346EC5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2B2B9C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346EC5" w:rsidRPr="00D52A1D" w:rsidRDefault="00346EC5" w:rsidP="00346EC5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346EC5" w:rsidRDefault="00346EC5" w:rsidP="00346EC5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2B2B9C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2B2B9C">
              <w:rPr>
                <w:rFonts w:ascii="Verdana" w:hAnsi="Verdana" w:cs="Arial"/>
                <w:bCs/>
                <w:kern w:val="32"/>
                <w:lang w:val="en-GB"/>
              </w:rPr>
              <w:t xml:space="preserve">for 90 days”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2B2B9C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2B2B9C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346EC5" w:rsidRDefault="00346EC5" w:rsidP="00346EC5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346EC5" w:rsidRDefault="00346EC5" w:rsidP="009129AE">
            <w:pPr>
              <w:keepNext/>
              <w:spacing w:after="0" w:line="240" w:lineRule="auto"/>
              <w:ind w:left="720"/>
              <w:outlineLvl w:val="0"/>
              <w:rPr>
                <w:rFonts w:ascii="Verdana" w:hAnsi="Verdana"/>
                <w:lang w:val="en-GB"/>
              </w:rPr>
            </w:pPr>
          </w:p>
        </w:tc>
      </w:tr>
    </w:tbl>
    <w:p w:rsidR="00B74348" w:rsidRDefault="00B74348" w:rsidP="00B74348">
      <w:pPr>
        <w:pStyle w:val="Heading1"/>
        <w:spacing w:before="0"/>
        <w:rPr>
          <w:rFonts w:ascii="Verdana" w:eastAsia="Calibri" w:hAnsi="Verdana" w:cs="Times New Roman"/>
          <w:b w:val="0"/>
          <w:bCs w:val="0"/>
          <w:kern w:val="0"/>
          <w:sz w:val="22"/>
          <w:szCs w:val="22"/>
          <w:lang w:val="en-GB"/>
        </w:rPr>
      </w:pPr>
    </w:p>
    <w:p w:rsidR="00B74348" w:rsidRDefault="00B74348" w:rsidP="00B74348">
      <w:pPr>
        <w:rPr>
          <w:lang w:val="en-GB"/>
        </w:rPr>
      </w:pPr>
    </w:p>
    <w:p w:rsidR="00B74348" w:rsidRDefault="00B74348" w:rsidP="00B74348">
      <w:pPr>
        <w:rPr>
          <w:lang w:val="en-GB"/>
        </w:rPr>
      </w:pPr>
    </w:p>
    <w:p w:rsidR="00B74348" w:rsidRDefault="00B74348" w:rsidP="00B74348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B74348" w:rsidRDefault="00B74348" w:rsidP="00B74348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B74348" w:rsidRDefault="00B74348" w:rsidP="00B74348">
      <w:pPr>
        <w:pStyle w:val="Heading1"/>
        <w:spacing w:before="0"/>
        <w:rPr>
          <w:rFonts w:ascii="Verdana" w:hAnsi="Verdana"/>
          <w:szCs w:val="28"/>
          <w:lang w:val="en-GB"/>
        </w:rPr>
      </w:pPr>
      <w:r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:rsidR="00B74348" w:rsidRPr="00B74348" w:rsidRDefault="00B74348" w:rsidP="00B74348">
      <w:pPr>
        <w:spacing w:after="0" w:line="240" w:lineRule="auto"/>
        <w:rPr>
          <w:lang w:val="en-GB"/>
        </w:rPr>
      </w:pPr>
    </w:p>
    <w:p w:rsidR="00B74348" w:rsidRPr="005A4F44" w:rsidRDefault="00B74348" w:rsidP="00B74348">
      <w:pPr>
        <w:spacing w:after="0" w:line="240" w:lineRule="auto"/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B74348" w:rsidRPr="005A4F44" w:rsidTr="006A5A10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B74348" w:rsidRPr="005A4F44" w:rsidRDefault="00B74348" w:rsidP="006A5A1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B74348" w:rsidRPr="005A4F44" w:rsidRDefault="00B74348" w:rsidP="006A5A1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B74348" w:rsidRPr="00A41FE7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B74348" w:rsidRPr="005A4F44" w:rsidTr="006A5A10">
        <w:tc>
          <w:tcPr>
            <w:tcW w:w="2518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B74348" w:rsidRPr="005A4F44" w:rsidTr="006A5A10">
        <w:tc>
          <w:tcPr>
            <w:tcW w:w="2518" w:type="dxa"/>
            <w:shd w:val="clear" w:color="auto" w:fill="92CDDC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B74348" w:rsidRPr="005A4F44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B74348" w:rsidRPr="005A4F44" w:rsidTr="006A5A10">
        <w:tc>
          <w:tcPr>
            <w:tcW w:w="2518" w:type="dxa"/>
            <w:shd w:val="clear" w:color="auto" w:fill="B6DDE8"/>
          </w:tcPr>
          <w:p w:rsidR="00B74348" w:rsidRPr="00A7053D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B74348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B74348" w:rsidRPr="005A4F44" w:rsidTr="006A5A10">
        <w:tc>
          <w:tcPr>
            <w:tcW w:w="2518" w:type="dxa"/>
            <w:shd w:val="clear" w:color="auto" w:fill="B6DDE8"/>
          </w:tcPr>
          <w:p w:rsidR="00B74348" w:rsidRPr="00A7053D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B74348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B74348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B74348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B74348" w:rsidRDefault="00B74348" w:rsidP="006A5A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244821" w:rsidRDefault="00244821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B74348" w:rsidRPr="00B74348" w:rsidRDefault="00B74348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244821" w:rsidRP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969"/>
        <w:gridCol w:w="1701"/>
        <w:gridCol w:w="709"/>
        <w:gridCol w:w="1843"/>
        <w:gridCol w:w="1701"/>
        <w:gridCol w:w="2835"/>
        <w:gridCol w:w="2268"/>
      </w:tblGrid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lastRenderedPageBreak/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B74348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ormat</w:t>
            </w:r>
            <w:r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9F2410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YYYY-MM-DDThh:mm:ss.sss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74348" w:rsidRPr="00B74348" w:rsidTr="00D56DE5">
        <w:tc>
          <w:tcPr>
            <w:tcW w:w="815" w:type="dxa"/>
            <w:shd w:val="clear" w:color="auto" w:fill="DAEEF3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74348" w:rsidRPr="00244821" w:rsidRDefault="003D5DDA" w:rsidP="00B7434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74348" w:rsidRDefault="00B74348" w:rsidP="00B74348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B74348" w:rsidRPr="00760316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B74348" w:rsidRPr="00244821" w:rsidTr="00D56DE5">
        <w:tc>
          <w:tcPr>
            <w:tcW w:w="815" w:type="dxa"/>
            <w:shd w:val="clear" w:color="auto" w:fill="DAEEF3"/>
          </w:tcPr>
          <w:p w:rsidR="00B74348" w:rsidRPr="00B74348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74348" w:rsidRPr="00B74348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74348" w:rsidRPr="00244821" w:rsidRDefault="00B74348" w:rsidP="00B74348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74348" w:rsidRPr="00244821" w:rsidTr="00D56DE5">
        <w:tc>
          <w:tcPr>
            <w:tcW w:w="815" w:type="dxa"/>
            <w:shd w:val="clear" w:color="auto" w:fill="DAEEF3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B74348" w:rsidRPr="00574806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74348" w:rsidRPr="00244821" w:rsidTr="00D56DE5">
        <w:tc>
          <w:tcPr>
            <w:tcW w:w="815" w:type="dxa"/>
            <w:shd w:val="clear" w:color="auto" w:fill="DAEEF3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B74348" w:rsidRDefault="00B74348" w:rsidP="00B74348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B74348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74348" w:rsidRPr="00B74348" w:rsidTr="00D56DE5">
        <w:tc>
          <w:tcPr>
            <w:tcW w:w="815" w:type="dxa"/>
            <w:shd w:val="clear" w:color="auto" w:fill="DAEEF3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74348" w:rsidRPr="00244821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74348" w:rsidRPr="00244821" w:rsidRDefault="00B74348" w:rsidP="00B7434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74348" w:rsidRPr="00244821" w:rsidRDefault="00B74348" w:rsidP="00B7434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74348" w:rsidRPr="00877EAD" w:rsidRDefault="00B74348" w:rsidP="00B7434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B74348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B74348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3167C2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167C2" w:rsidRPr="001161B0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3167C2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9F2410" w:rsidRPr="003167C2" w:rsidTr="00D56DE5">
        <w:tc>
          <w:tcPr>
            <w:tcW w:w="815" w:type="dxa"/>
            <w:shd w:val="clear" w:color="auto" w:fill="DAEEF3"/>
          </w:tcPr>
          <w:p w:rsidR="009F2410" w:rsidRPr="003167C2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167C2" w:rsidRPr="003167C2" w:rsidRDefault="003167C2" w:rsidP="003167C2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167C2">
              <w:rPr>
                <w:rFonts w:ascii="Verdana" w:hAnsi="Verdana" w:cs="Arial"/>
                <w:sz w:val="16"/>
                <w:szCs w:val="16"/>
                <w:lang w:val="en-US"/>
              </w:rPr>
              <w:t xml:space="preserve">  </w:t>
            </w:r>
            <w:r w:rsidRPr="003167C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 CHK” </w:t>
            </w:r>
          </w:p>
          <w:p w:rsidR="003167C2" w:rsidRPr="003167C2" w:rsidRDefault="003167C2" w:rsidP="003167C2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” CHK”, then 2.80 is not allowed</w:t>
            </w:r>
          </w:p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R8</w:t>
            </w: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“CHK” and 2.59 is present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ua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to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M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FA,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CR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A, RGFA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 PUFA,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h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2.77 must be present</w:t>
            </w: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R9</w:t>
            </w: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“CHK” and 2.59 is present and different from 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FA,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CR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A, RGFA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 PUFA,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h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2.77 must not be present</w:t>
            </w: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R11</w:t>
            </w:r>
          </w:p>
          <w:p w:rsidR="003167C2" w:rsidRDefault="003167C2" w:rsidP="003167C2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“CHK”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>and 2.58 is not present, then 2.77 is not allowed</w:t>
            </w:r>
          </w:p>
          <w:p w:rsidR="009F2410" w:rsidRPr="003167C2" w:rsidRDefault="009F2410" w:rsidP="00CE761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3167C2" w:rsidRPr="00244821" w:rsidTr="00D56DE5">
        <w:tc>
          <w:tcPr>
            <w:tcW w:w="815" w:type="dxa"/>
            <w:shd w:val="clear" w:color="auto" w:fill="DAEEF3"/>
          </w:tcPr>
          <w:p w:rsidR="003167C2" w:rsidRPr="00244821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lastRenderedPageBreak/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3167C2" w:rsidRPr="00244821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3167C2" w:rsidRPr="00244821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3167C2" w:rsidRPr="00C725CA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3167C2" w:rsidRPr="00244821" w:rsidTr="00D56DE5">
        <w:tc>
          <w:tcPr>
            <w:tcW w:w="815" w:type="dxa"/>
            <w:shd w:val="clear" w:color="auto" w:fill="DAEEF3"/>
          </w:tcPr>
          <w:p w:rsidR="003167C2" w:rsidRPr="003167C2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Pr="00244821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167C2" w:rsidRPr="00244821" w:rsidRDefault="003167C2" w:rsidP="003167C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167C2" w:rsidRPr="00244821" w:rsidRDefault="003167C2" w:rsidP="003167C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Pr="00244821" w:rsidRDefault="003D5DDA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167C2" w:rsidRPr="00244821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Pr="00244821" w:rsidRDefault="003167C2" w:rsidP="003167C2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167C2" w:rsidRPr="00143547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3167C2" w:rsidRPr="00143547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9A0F6D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3167C2" w:rsidRPr="00143547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3167C2" w:rsidRPr="00143547" w:rsidRDefault="003167C2" w:rsidP="003167C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453F74" w:rsidRDefault="00453F74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34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3167C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3167C2" w:rsidRPr="003F56F2" w:rsidRDefault="003167C2" w:rsidP="003167C2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NUR</w:t>
            </w: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G</w:t>
            </w:r>
            <w:r w:rsidRPr="003F56F2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3F56F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(Non urgent payment)</w:t>
            </w:r>
          </w:p>
          <w:p w:rsidR="003167C2" w:rsidRPr="003F56F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</w:p>
          <w:p w:rsidR="003167C2" w:rsidRDefault="003167C2" w:rsidP="003167C2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3167C2" w:rsidRPr="003F56F2" w:rsidRDefault="003167C2" w:rsidP="003167C2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  <w:p w:rsidR="00CE7618" w:rsidRPr="00CE7618" w:rsidRDefault="00CE7618" w:rsidP="00CE761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62D26" w:rsidRDefault="00862D2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862D26" w:rsidRDefault="00862D26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lastRenderedPageBreak/>
              <w:t xml:space="preserve">transaction level has </w:t>
            </w:r>
          </w:p>
          <w:p w:rsidR="00C857CC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862D26" w:rsidRDefault="00862D26" w:rsidP="00DE28B6">
            <w:pPr>
              <w:spacing w:after="0" w:line="200" w:lineRule="exact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</w:p>
          <w:p w:rsidR="00862D26" w:rsidRDefault="00862D26" w:rsidP="00DE28B6">
            <w:pPr>
              <w:spacing w:after="0" w:line="200" w:lineRule="exact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862D26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 xml:space="preserve">       </w:t>
            </w:r>
            <w:r w:rsidRPr="00862D26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“IN”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253CE" w:rsidRDefault="007253CE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E5EB2" w:rsidRDefault="000E5EB2" w:rsidP="000E5EB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857CC" w:rsidRPr="00244821" w:rsidRDefault="00C857CC" w:rsidP="000E5EB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E5EB2" w:rsidRPr="009A7B53" w:rsidRDefault="00CE7618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="000E5EB2"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CE7618" w:rsidRDefault="00CE7618" w:rsidP="000E5EB2">
            <w:pPr>
              <w:spacing w:after="0" w:line="240" w:lineRule="auto"/>
              <w:ind w:left="95" w:right="-20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B90EC8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C857CC" w:rsidRPr="00A22653" w:rsidRDefault="00C857CC" w:rsidP="00C857CC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C857CC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C857CC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857CC" w:rsidRPr="00244821" w:rsidTr="00D56DE5">
        <w:tc>
          <w:tcPr>
            <w:tcW w:w="815" w:type="dxa"/>
            <w:shd w:val="clear" w:color="auto" w:fill="DAEEF3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857CC" w:rsidRPr="00244821" w:rsidRDefault="00C857CC" w:rsidP="00C857C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857CC" w:rsidRPr="00244821" w:rsidRDefault="003D5DDA" w:rsidP="00C857C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857CC" w:rsidRPr="00244821" w:rsidRDefault="00C857CC" w:rsidP="00C857C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C857CC" w:rsidRPr="00244821" w:rsidRDefault="00C857CC" w:rsidP="00C857C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lastRenderedPageBreak/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857CC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>Important</w:t>
            </w:r>
          </w:p>
          <w:p w:rsidR="00C857CC" w:rsidRDefault="00C857CC" w:rsidP="00C857CC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lastRenderedPageBreak/>
              <w:t>“Explanation on format usage” page 4</w:t>
            </w:r>
          </w:p>
        </w:tc>
      </w:tr>
      <w:tr w:rsidR="00C857CC" w:rsidRPr="00244821" w:rsidTr="00D56DE5">
        <w:tc>
          <w:tcPr>
            <w:tcW w:w="815" w:type="dxa"/>
            <w:shd w:val="clear" w:color="auto" w:fill="DAEEF3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857CC" w:rsidRPr="00244821" w:rsidRDefault="00C857CC" w:rsidP="00C857C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C857CC" w:rsidRPr="00244821" w:rsidRDefault="003D5DDA" w:rsidP="00C857C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857CC" w:rsidRPr="00244821" w:rsidRDefault="00C857CC" w:rsidP="00C857C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C857CC" w:rsidRPr="00244821" w:rsidTr="00D56DE5">
        <w:tc>
          <w:tcPr>
            <w:tcW w:w="815" w:type="dxa"/>
            <w:shd w:val="clear" w:color="auto" w:fill="DAEEF3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857CC" w:rsidRPr="00244821" w:rsidRDefault="00C857CC" w:rsidP="00C857C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857CC" w:rsidRPr="00244821" w:rsidRDefault="00C857CC" w:rsidP="00C857C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C857CC" w:rsidRPr="00244821" w:rsidRDefault="003D5DDA" w:rsidP="00C857C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C857CC" w:rsidRPr="00244821" w:rsidRDefault="00C857CC" w:rsidP="00C857C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C857CC" w:rsidRPr="00244821" w:rsidRDefault="00C857CC" w:rsidP="00C857CC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C857CC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C857CC" w:rsidRPr="00244821" w:rsidRDefault="00C857CC" w:rsidP="00C857C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  <w:p w:rsidR="007253CE" w:rsidRPr="00244821" w:rsidRDefault="007253CE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7253CE" w:rsidRPr="00244821" w:rsidRDefault="007253CE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0323E" w:rsidRPr="009E22C1" w:rsidTr="00D56DE5">
        <w:tc>
          <w:tcPr>
            <w:tcW w:w="815" w:type="dxa"/>
            <w:shd w:val="clear" w:color="auto" w:fill="auto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70323E" w:rsidRPr="00244821" w:rsidRDefault="0070323E" w:rsidP="007032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0323E" w:rsidRPr="00244821" w:rsidRDefault="0070323E" w:rsidP="007032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0323E" w:rsidRPr="00244821" w:rsidRDefault="007253CE" w:rsidP="007032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70323E" w:rsidRPr="00244821" w:rsidRDefault="0070323E" w:rsidP="0070323E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90EC8" w:rsidRDefault="00B90EC8" w:rsidP="00B90EC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70323E" w:rsidRPr="009E22C1" w:rsidRDefault="009E22C1" w:rsidP="009E22C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B90EC8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70323E" w:rsidRPr="00244821" w:rsidTr="00D56DE5">
        <w:tc>
          <w:tcPr>
            <w:tcW w:w="815" w:type="dxa"/>
            <w:shd w:val="clear" w:color="auto" w:fill="auto"/>
          </w:tcPr>
          <w:p w:rsidR="0070323E" w:rsidRPr="009E22C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0323E" w:rsidRPr="009E22C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0323E" w:rsidRPr="00244821" w:rsidRDefault="0070323E" w:rsidP="007032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0323E" w:rsidRPr="00244821" w:rsidRDefault="003D5DDA" w:rsidP="0070323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0323E" w:rsidRPr="00244821" w:rsidTr="00D56DE5">
        <w:tc>
          <w:tcPr>
            <w:tcW w:w="815" w:type="dxa"/>
            <w:shd w:val="clear" w:color="auto" w:fill="auto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0323E" w:rsidRPr="00244821" w:rsidRDefault="0070323E" w:rsidP="007032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70323E" w:rsidRPr="00244821" w:rsidRDefault="003D5DDA" w:rsidP="007032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70323E" w:rsidRPr="00244821" w:rsidTr="00D56DE5">
        <w:tc>
          <w:tcPr>
            <w:tcW w:w="815" w:type="dxa"/>
            <w:shd w:val="clear" w:color="auto" w:fill="auto"/>
          </w:tcPr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70323E" w:rsidRPr="00244821" w:rsidRDefault="0070323E" w:rsidP="0070323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70323E" w:rsidRPr="00244821" w:rsidRDefault="003D5DDA" w:rsidP="0070323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70323E" w:rsidRPr="00244821" w:rsidRDefault="0070323E" w:rsidP="0070323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0323E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0323E" w:rsidRPr="00244821" w:rsidRDefault="0070323E" w:rsidP="0070323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3D5DDA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70323E" w:rsidRDefault="0070323E" w:rsidP="0070323E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70323E" w:rsidP="0070323E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B90EC8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5F5C6D" w:rsidRPr="00244821" w:rsidTr="00D56DE5">
        <w:tc>
          <w:tcPr>
            <w:tcW w:w="815" w:type="dxa"/>
            <w:shd w:val="clear" w:color="auto" w:fill="DAEEF3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5F5C6D" w:rsidRPr="00244821" w:rsidRDefault="003D5DDA" w:rsidP="005F5C6D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5F5C6D" w:rsidRPr="00244821" w:rsidTr="00D56DE5">
        <w:tc>
          <w:tcPr>
            <w:tcW w:w="815" w:type="dxa"/>
            <w:shd w:val="clear" w:color="auto" w:fill="DAEEF3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5F5C6D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5F5C6D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5F5C6D" w:rsidRPr="00244821" w:rsidRDefault="005F5C6D" w:rsidP="005F5C6D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5F5C6D" w:rsidRPr="00244821" w:rsidRDefault="003D5DDA" w:rsidP="005F5C6D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268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F5C6D" w:rsidRPr="00244821" w:rsidTr="00D56DE5">
        <w:tc>
          <w:tcPr>
            <w:tcW w:w="815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5F5C6D" w:rsidRPr="00244821" w:rsidRDefault="003D5DDA" w:rsidP="005F5C6D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5F5C6D" w:rsidRPr="00244821" w:rsidRDefault="005F5C6D" w:rsidP="005F5C6D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5F5C6D" w:rsidRDefault="005F5C6D" w:rsidP="005F5C6D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5F5C6D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5F5C6D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5F5C6D" w:rsidRPr="00244821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ab/>
            </w: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7253CE" w:rsidRDefault="007253CE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5F5C6D" w:rsidRPr="005F5C6D" w:rsidRDefault="005F5C6D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F5C6D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5F5C6D" w:rsidRDefault="005F5C6D" w:rsidP="005F5C6D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5F5C6D" w:rsidRDefault="005F5C6D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CE7618" w:rsidRDefault="00CE761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CRED: Creditor</w:t>
            </w:r>
          </w:p>
          <w:p w:rsidR="00CE7618" w:rsidRDefault="00CE761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5F5C6D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34331" w:rsidRPr="00244821" w:rsidTr="00D56DE5">
        <w:tc>
          <w:tcPr>
            <w:tcW w:w="815" w:type="dxa"/>
            <w:shd w:val="clear" w:color="auto" w:fill="DAEEF3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34331" w:rsidRDefault="00034331" w:rsidP="00034331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253CE" w:rsidRPr="00244821" w:rsidRDefault="003D5DDA" w:rsidP="007253CE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34331" w:rsidRPr="00244821" w:rsidRDefault="00034331" w:rsidP="00034331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034331" w:rsidRPr="00244821" w:rsidRDefault="00034331" w:rsidP="00034331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034331" w:rsidRPr="00244821" w:rsidRDefault="00034331" w:rsidP="00034331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90EC8" w:rsidRDefault="00B90EC8" w:rsidP="00B90EC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34331" w:rsidRPr="00034331" w:rsidTr="00D56DE5">
        <w:tc>
          <w:tcPr>
            <w:tcW w:w="815" w:type="dxa"/>
            <w:shd w:val="clear" w:color="auto" w:fill="DAEEF3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034331" w:rsidRPr="00244821" w:rsidRDefault="00034331" w:rsidP="00034331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268" w:type="dxa"/>
          </w:tcPr>
          <w:p w:rsidR="00034331" w:rsidRPr="00034331" w:rsidRDefault="00034331" w:rsidP="00034331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03433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034331" w:rsidRPr="00DE76DE" w:rsidRDefault="00034331" w:rsidP="00034331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034331" w:rsidRPr="00244821" w:rsidTr="00D56DE5">
        <w:tc>
          <w:tcPr>
            <w:tcW w:w="815" w:type="dxa"/>
            <w:shd w:val="clear" w:color="auto" w:fill="DAEEF3"/>
          </w:tcPr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034331" w:rsidRPr="00244821" w:rsidRDefault="00034331" w:rsidP="0003433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34331" w:rsidRPr="00244821" w:rsidRDefault="00034331" w:rsidP="0003433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34331" w:rsidRPr="00244821" w:rsidRDefault="003D5DDA" w:rsidP="0003433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034331" w:rsidRPr="00244821" w:rsidRDefault="00034331" w:rsidP="0003433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34331" w:rsidRPr="00A22653" w:rsidRDefault="00034331" w:rsidP="00034331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AA19AB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A19AB" w:rsidRPr="00D411D3" w:rsidRDefault="00AA19AB" w:rsidP="00AA19A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9F2410" w:rsidRPr="00AA19AB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AA19AB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A19AB" w:rsidRPr="00D411D3" w:rsidRDefault="00AA19AB" w:rsidP="00AA19A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A19AB" w:rsidRPr="00AA19AB" w:rsidRDefault="00AA19AB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Data is 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B90EC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A19AB" w:rsidRDefault="00AA19AB" w:rsidP="00AA19A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AA19AB" w:rsidRPr="00D411D3" w:rsidRDefault="00AA19AB" w:rsidP="00AA19AB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CE7618" w:rsidRPr="00CE7618" w:rsidRDefault="00CE7618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CE7618" w:rsidRDefault="00862D26" w:rsidP="00862D2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            </w:t>
            </w:r>
            <w:r w:rsidR="00CE7618" w:rsidRPr="00CE7618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IN</w:t>
            </w:r>
            <w:r w:rsidR="00CE7618" w:rsidRPr="00CE7618">
              <w:rPr>
                <w:rFonts w:ascii="Verdana" w:hAnsi="Verdana" w:cs="Arial"/>
                <w:b/>
                <w:sz w:val="16"/>
                <w:szCs w:val="16"/>
              </w:rPr>
              <w:t>”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7253CE" w:rsidRDefault="007253CE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7253CE" w:rsidRDefault="007253CE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90EC8" w:rsidRDefault="00B90EC8" w:rsidP="00B90EC8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B90EC8" w:rsidRPr="009A7B53" w:rsidRDefault="00B90EC8" w:rsidP="00B90EC8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“</w:t>
            </w: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9F2410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  <w:shd w:val="clear" w:color="auto" w:fill="DAEEF3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372C9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7253CE" w:rsidRPr="00244821" w:rsidRDefault="007253CE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372C91" w:rsidRPr="00244821" w:rsidRDefault="00372C91" w:rsidP="00372C91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Pr="005C1D22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372C91" w:rsidRPr="005C1D22" w:rsidRDefault="00372C91" w:rsidP="00372C91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372C91" w:rsidRPr="005C1D22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7253CE" w:rsidRPr="00244821" w:rsidRDefault="007253CE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372C91" w:rsidRPr="00244821" w:rsidRDefault="00372C91" w:rsidP="00372C91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372C91" w:rsidRPr="00244821" w:rsidRDefault="00372C91" w:rsidP="00372C91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7253CE" w:rsidRPr="00244821" w:rsidRDefault="007253CE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372C9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372C91" w:rsidRPr="00D411D3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72C91" w:rsidRDefault="00372C91" w:rsidP="00372C9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372C91" w:rsidRDefault="00372C91" w:rsidP="00372C9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372C91" w:rsidRDefault="00372C91" w:rsidP="00372C9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9F2410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2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Chequ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7253CE" w:rsidRPr="00244821" w:rsidRDefault="007253CE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Chq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CE7618" w:rsidRDefault="00372C91" w:rsidP="00CE761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Must have code 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”</w:t>
            </w:r>
            <w:r w:rsidRPr="00DD1FE7">
              <w:rPr>
                <w:rFonts w:ascii="Verdana" w:hAnsi="Verdana" w:cs="Arial"/>
                <w:b/>
                <w:sz w:val="16"/>
                <w:szCs w:val="16"/>
              </w:rPr>
              <w:t>BCHQ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”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Chq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Hvis den er der, overskrives 2.70</w:t>
            </w: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6T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372C91" w:rsidRPr="00244821" w:rsidRDefault="00372C91" w:rsidP="00372C91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372C91" w:rsidRPr="00244821" w:rsidRDefault="003D5DDA" w:rsidP="00372C91">
            <w:pPr>
              <w:spacing w:after="0" w:line="240" w:lineRule="auto"/>
              <w:ind w:right="7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72C91" w:rsidRPr="00244821" w:rsidTr="00D56DE5">
        <w:tc>
          <w:tcPr>
            <w:tcW w:w="815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72C91" w:rsidRPr="00244821" w:rsidRDefault="003D5DDA" w:rsidP="00372C9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72C91" w:rsidRPr="00244821" w:rsidRDefault="00372C91" w:rsidP="00372C9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372C91" w:rsidRDefault="00372C91" w:rsidP="00372C91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372C91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72C9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372C91" w:rsidRPr="00244821" w:rsidRDefault="00372C91" w:rsidP="00372C9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7253C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very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vry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7253CE" w:rsidRPr="00244821" w:rsidRDefault="007253CE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453F74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7253CE" w:rsidRDefault="007253CE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7253C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8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53F74" w:rsidRDefault="00453F74" w:rsidP="00453F7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>Valid codes:</w:t>
            </w:r>
          </w:p>
          <w:p w:rsidR="00453F74" w:rsidRDefault="00453F74" w:rsidP="00453F7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453F74">
              <w:rPr>
                <w:rFonts w:ascii="Verdana" w:hAnsi="Verdana"/>
                <w:b/>
                <w:sz w:val="16"/>
                <w:szCs w:val="16"/>
                <w:lang w:val="en-US"/>
              </w:rPr>
              <w:t>MLDB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 xml:space="preserve"> - Cheque will be sent to debtor</w:t>
            </w:r>
          </w:p>
          <w:p w:rsidR="00453F74" w:rsidRDefault="00453F74" w:rsidP="00453F7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453F74" w:rsidRDefault="00453F74" w:rsidP="00453F7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453F74">
              <w:rPr>
                <w:rFonts w:ascii="Verdana" w:hAnsi="Verdana"/>
                <w:b/>
                <w:sz w:val="16"/>
                <w:szCs w:val="16"/>
                <w:lang w:val="en-US"/>
              </w:rPr>
              <w:t>MLCD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 xml:space="preserve"> - Cheque will be sent to creditor</w:t>
            </w:r>
          </w:p>
          <w:p w:rsidR="00453F74" w:rsidRDefault="00453F74" w:rsidP="00453F7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CE7618" w:rsidRPr="00453F74" w:rsidRDefault="00453F74" w:rsidP="00453F74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453F74">
              <w:rPr>
                <w:rFonts w:ascii="Verdana" w:hAnsi="Verdana"/>
                <w:b/>
                <w:sz w:val="16"/>
                <w:szCs w:val="16"/>
                <w:lang w:val="en-US"/>
              </w:rPr>
              <w:t>PUDB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 xml:space="preserve"> - : Cheque can be collected in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the bank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 xml:space="preserve">. Use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PUDB 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 xml:space="preserve">in combination with tag 2.69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“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>PrintLocation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”</w:t>
            </w:r>
            <w:r w:rsidRPr="00453F74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onent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A32703" w:rsidRDefault="00A32703" w:rsidP="00A32703">
            <w:pPr>
              <w:spacing w:after="0" w:line="240" w:lineRule="auto"/>
              <w:ind w:left="97" w:right="24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  <w:p w:rsidR="007253CE" w:rsidRPr="00244821" w:rsidRDefault="007253CE" w:rsidP="00A32703">
            <w:pPr>
              <w:spacing w:after="0" w:line="240" w:lineRule="auto"/>
              <w:ind w:left="97" w:right="24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32703" w:rsidRPr="00244821" w:rsidRDefault="003D5DDA" w:rsidP="00A32703">
            <w:pPr>
              <w:spacing w:after="0" w:line="240" w:lineRule="auto"/>
              <w:ind w:right="7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Default="00A32703" w:rsidP="00A32703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A32703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253CE" w:rsidRPr="00244821" w:rsidRDefault="007253CE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A32703" w:rsidRPr="00244821" w:rsidRDefault="00A32703" w:rsidP="00A32703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if PUDB is present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cheque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F01F4" w:rsidRDefault="004F01F4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4F01F4" w:rsidP="00453F74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Printerna</w:t>
            </w:r>
            <w:r w:rsidR="00453F74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</w:tr>
      <w:tr w:rsidR="00A32703" w:rsidRPr="00244821" w:rsidTr="00D56DE5">
        <w:tc>
          <w:tcPr>
            <w:tcW w:w="815" w:type="dxa"/>
            <w:shd w:val="clear" w:color="auto" w:fill="DAEEF3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268" w:type="dxa"/>
          </w:tcPr>
          <w:p w:rsidR="00A32703" w:rsidRDefault="00A32703" w:rsidP="00A3270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A32703" w:rsidRDefault="00A32703" w:rsidP="00A3270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A32703" w:rsidRPr="00D411D3" w:rsidRDefault="00A32703" w:rsidP="00A3270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  <w:shd w:val="clear" w:color="auto" w:fill="DAEEF3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32703" w:rsidRPr="00244821" w:rsidTr="00D56DE5">
        <w:tc>
          <w:tcPr>
            <w:tcW w:w="815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32703" w:rsidRPr="00244821" w:rsidRDefault="003D5DDA" w:rsidP="00A3270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32703" w:rsidRPr="00244821" w:rsidRDefault="00A32703" w:rsidP="00A3270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A32703" w:rsidRPr="00244821" w:rsidRDefault="00A32703" w:rsidP="00A32703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32703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32703" w:rsidRPr="00244821" w:rsidRDefault="00A32703" w:rsidP="00A3270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02C" w:rsidRPr="00244821" w:rsidTr="00D56DE5">
        <w:tc>
          <w:tcPr>
            <w:tcW w:w="815" w:type="dxa"/>
            <w:shd w:val="clear" w:color="auto" w:fill="DAEEF3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02C" w:rsidRPr="00244821" w:rsidRDefault="003D5DDA" w:rsidP="0027702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02C" w:rsidRPr="00244821" w:rsidRDefault="0027702C" w:rsidP="002770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02C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02C" w:rsidRPr="00244821" w:rsidTr="00D56DE5">
        <w:tc>
          <w:tcPr>
            <w:tcW w:w="815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02C" w:rsidRPr="00244821" w:rsidRDefault="003D5DDA" w:rsidP="0027702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02C" w:rsidRPr="00244821" w:rsidTr="00D56DE5">
        <w:tc>
          <w:tcPr>
            <w:tcW w:w="815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02C" w:rsidRPr="00244821" w:rsidRDefault="003D5DDA" w:rsidP="0027702C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02C" w:rsidRPr="00244821" w:rsidTr="00D56DE5">
        <w:tc>
          <w:tcPr>
            <w:tcW w:w="815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02C" w:rsidRPr="00244821" w:rsidRDefault="003D5DDA" w:rsidP="0027702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02C" w:rsidRPr="00244821" w:rsidRDefault="0027702C" w:rsidP="0027702C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02C" w:rsidRPr="00244821" w:rsidTr="00D56DE5">
        <w:tc>
          <w:tcPr>
            <w:tcW w:w="815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7702C" w:rsidRPr="00244821" w:rsidRDefault="003D5DDA" w:rsidP="0027702C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02C" w:rsidRPr="00244821" w:rsidTr="00D56DE5">
        <w:tc>
          <w:tcPr>
            <w:tcW w:w="815" w:type="dxa"/>
            <w:shd w:val="clear" w:color="auto" w:fill="DAEEF3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02C" w:rsidRPr="00244821" w:rsidRDefault="003D5DDA" w:rsidP="0027702C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02C" w:rsidRPr="00244821" w:rsidTr="00D56DE5">
        <w:tc>
          <w:tcPr>
            <w:tcW w:w="815" w:type="dxa"/>
            <w:shd w:val="clear" w:color="auto" w:fill="DAEEF3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02C" w:rsidRPr="00244821" w:rsidRDefault="0027702C" w:rsidP="0027702C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02C" w:rsidRPr="00244821" w:rsidRDefault="0027702C" w:rsidP="0027702C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02C" w:rsidRPr="00244821" w:rsidRDefault="003D5DDA" w:rsidP="0027702C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02C" w:rsidRPr="00244821" w:rsidRDefault="0027702C" w:rsidP="0027702C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02C" w:rsidRPr="00244821" w:rsidRDefault="0027702C" w:rsidP="0027702C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02C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02C" w:rsidRPr="00244821" w:rsidRDefault="0027702C" w:rsidP="0027702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4F01F4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F01F4" w:rsidRDefault="004F01F4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4F01F4" w:rsidRDefault="004F01F4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4F01F4" w:rsidRDefault="004F01F4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F01F4" w:rsidRDefault="004F01F4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F01F4" w:rsidRDefault="004F01F4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F01F4" w:rsidRDefault="004F01F4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F01F4" w:rsidRDefault="004F01F4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F01F4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4F01F4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4F01F4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4F01F4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4F01F4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4F01F4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4F01F4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4F01F4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4F01F4" w:rsidRPr="004F01F4" w:rsidRDefault="004F01F4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4F01F4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5F268A" w:rsidRPr="004F01F4" w:rsidTr="006A5A10">
        <w:tc>
          <w:tcPr>
            <w:tcW w:w="815" w:type="dxa"/>
            <w:shd w:val="clear" w:color="auto" w:fill="DAEEF3"/>
          </w:tcPr>
          <w:p w:rsidR="005F268A" w:rsidRPr="00244821" w:rsidRDefault="005F268A" w:rsidP="005F268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2.85</w:t>
            </w:r>
          </w:p>
        </w:tc>
        <w:tc>
          <w:tcPr>
            <w:tcW w:w="569" w:type="dxa"/>
          </w:tcPr>
          <w:p w:rsidR="005F268A" w:rsidRDefault="005F268A" w:rsidP="005F268A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</w:tc>
        <w:tc>
          <w:tcPr>
            <w:tcW w:w="3969" w:type="dxa"/>
          </w:tcPr>
          <w:p w:rsidR="005F268A" w:rsidRPr="00BB1857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+++InstructionForDebtorAgent </w:t>
            </w:r>
          </w:p>
        </w:tc>
        <w:tc>
          <w:tcPr>
            <w:tcW w:w="1701" w:type="dxa"/>
          </w:tcPr>
          <w:p w:rsidR="005F268A" w:rsidRPr="00BB1857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&lt;InstrForDbtrAgt&gt; </w:t>
            </w:r>
          </w:p>
        </w:tc>
        <w:tc>
          <w:tcPr>
            <w:tcW w:w="709" w:type="dxa"/>
          </w:tcPr>
          <w:p w:rsidR="005F268A" w:rsidRPr="00BB1857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[0..1] </w:t>
            </w:r>
          </w:p>
        </w:tc>
        <w:tc>
          <w:tcPr>
            <w:tcW w:w="1843" w:type="dxa"/>
          </w:tcPr>
          <w:p w:rsidR="005F268A" w:rsidRPr="00BB1857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Max140Text </w:t>
            </w:r>
          </w:p>
        </w:tc>
        <w:tc>
          <w:tcPr>
            <w:tcW w:w="1701" w:type="dxa"/>
          </w:tcPr>
          <w:p w:rsidR="005F268A" w:rsidRPr="00BB1857" w:rsidRDefault="003D5DDA" w:rsidP="005F268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5F268A" w:rsidRPr="00BB1857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BB1857">
              <w:rPr>
                <w:rFonts w:ascii="Verdana" w:hAnsi="Verdana"/>
                <w:sz w:val="16"/>
                <w:szCs w:val="16"/>
                <w:lang w:val="en-US"/>
              </w:rPr>
              <w:t xml:space="preserve">Further information related to the processing of the payment instruction that may need to be acted upon by the debtor agent, depending on agreement between debtor and the debtor agent. </w:t>
            </w:r>
          </w:p>
        </w:tc>
        <w:tc>
          <w:tcPr>
            <w:tcW w:w="2268" w:type="dxa"/>
          </w:tcPr>
          <w:p w:rsidR="005F268A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Used for transfercodes</w:t>
            </w:r>
          </w:p>
          <w:p w:rsidR="005F268A" w:rsidRPr="00BB1857" w:rsidRDefault="005F268A" w:rsidP="005F268A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4F01F4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253CE" w:rsidRPr="00244821" w:rsidRDefault="003D5DDA" w:rsidP="007253CE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9F2410" w:rsidRPr="00244821" w:rsidRDefault="009F2410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7253CE" w:rsidRPr="00244821" w:rsidRDefault="007253CE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7253CE" w:rsidRPr="00244821" w:rsidRDefault="007253C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:rsidR="009F2410" w:rsidRPr="00244821" w:rsidRDefault="0063514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="005F268A">
              <w:rPr>
                <w:rFonts w:ascii="Verdana" w:hAnsi="Verdana" w:cs="Arial"/>
                <w:sz w:val="16"/>
                <w:szCs w:val="16"/>
              </w:rPr>
              <w:t xml:space="preserve"> lines each 35 char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453F74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53F74" w:rsidRDefault="00453F74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453F74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A60600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0600" w:rsidRPr="009B0330" w:rsidRDefault="00A60600" w:rsidP="00A60600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:rsidR="00A60600" w:rsidRDefault="00A60600" w:rsidP="00A6060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:rsidR="009F2410" w:rsidRPr="00A60600" w:rsidRDefault="009F2410" w:rsidP="00453F74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4779D" w:rsidRDefault="0024779D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453F74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3D5DD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453F74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</w:tbl>
    <w:p w:rsidR="009F2410" w:rsidRPr="00453F74" w:rsidRDefault="009F2410" w:rsidP="00453F74">
      <w:pPr>
        <w:rPr>
          <w:rFonts w:ascii="Verdana" w:hAnsi="Verdana"/>
          <w:sz w:val="16"/>
          <w:szCs w:val="16"/>
          <w:lang w:val="en-US"/>
        </w:rPr>
      </w:pPr>
    </w:p>
    <w:sectPr w:rsidR="009F2410" w:rsidRPr="00453F74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4D4" w:rsidRDefault="00A264D4" w:rsidP="00F31BD7">
      <w:pPr>
        <w:spacing w:after="0" w:line="240" w:lineRule="auto"/>
      </w:pPr>
      <w:r>
        <w:separator/>
      </w:r>
    </w:p>
  </w:endnote>
  <w:endnote w:type="continuationSeparator" w:id="0">
    <w:p w:rsidR="00A264D4" w:rsidRDefault="00A264D4" w:rsidP="00F3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BD7" w:rsidRDefault="00F31BD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3AD0">
      <w:rPr>
        <w:noProof/>
      </w:rPr>
      <w:t>2</w:t>
    </w:r>
    <w:r>
      <w:fldChar w:fldCharType="end"/>
    </w:r>
  </w:p>
  <w:p w:rsidR="00F31BD7" w:rsidRDefault="00F31B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4D4" w:rsidRDefault="00A264D4" w:rsidP="00F31BD7">
      <w:pPr>
        <w:spacing w:after="0" w:line="240" w:lineRule="auto"/>
      </w:pPr>
      <w:r>
        <w:separator/>
      </w:r>
    </w:p>
  </w:footnote>
  <w:footnote w:type="continuationSeparator" w:id="0">
    <w:p w:rsidR="00A264D4" w:rsidRDefault="00A264D4" w:rsidP="00F31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BD7" w:rsidRDefault="00293AD0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80010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34331"/>
    <w:rsid w:val="000E5EB2"/>
    <w:rsid w:val="001C6255"/>
    <w:rsid w:val="00244821"/>
    <w:rsid w:val="0024779D"/>
    <w:rsid w:val="00263EEA"/>
    <w:rsid w:val="0027702C"/>
    <w:rsid w:val="00293AD0"/>
    <w:rsid w:val="00295B4B"/>
    <w:rsid w:val="002B2B9C"/>
    <w:rsid w:val="003167C2"/>
    <w:rsid w:val="00346EC5"/>
    <w:rsid w:val="00372C91"/>
    <w:rsid w:val="003735AA"/>
    <w:rsid w:val="003D5DDA"/>
    <w:rsid w:val="003E4423"/>
    <w:rsid w:val="003F7DF4"/>
    <w:rsid w:val="00447281"/>
    <w:rsid w:val="00453F74"/>
    <w:rsid w:val="004950ED"/>
    <w:rsid w:val="004B2132"/>
    <w:rsid w:val="004F01F4"/>
    <w:rsid w:val="005305DD"/>
    <w:rsid w:val="005605CB"/>
    <w:rsid w:val="005F268A"/>
    <w:rsid w:val="005F5C6D"/>
    <w:rsid w:val="00604844"/>
    <w:rsid w:val="00617DD9"/>
    <w:rsid w:val="00635146"/>
    <w:rsid w:val="006673AD"/>
    <w:rsid w:val="006749E0"/>
    <w:rsid w:val="006A5A10"/>
    <w:rsid w:val="0070323E"/>
    <w:rsid w:val="007253CE"/>
    <w:rsid w:val="00726308"/>
    <w:rsid w:val="00750598"/>
    <w:rsid w:val="00822186"/>
    <w:rsid w:val="008230C9"/>
    <w:rsid w:val="0085467C"/>
    <w:rsid w:val="00862D26"/>
    <w:rsid w:val="00880CBC"/>
    <w:rsid w:val="008A5848"/>
    <w:rsid w:val="009129AE"/>
    <w:rsid w:val="00986C77"/>
    <w:rsid w:val="009A482A"/>
    <w:rsid w:val="009E22C1"/>
    <w:rsid w:val="009F2410"/>
    <w:rsid w:val="00A2097B"/>
    <w:rsid w:val="00A264D4"/>
    <w:rsid w:val="00A32703"/>
    <w:rsid w:val="00A60600"/>
    <w:rsid w:val="00AA19AB"/>
    <w:rsid w:val="00AE42BA"/>
    <w:rsid w:val="00B17DDB"/>
    <w:rsid w:val="00B74348"/>
    <w:rsid w:val="00B90EC8"/>
    <w:rsid w:val="00C857CC"/>
    <w:rsid w:val="00CE7618"/>
    <w:rsid w:val="00D33B14"/>
    <w:rsid w:val="00D56DE5"/>
    <w:rsid w:val="00DE28B6"/>
    <w:rsid w:val="00DF3ABF"/>
    <w:rsid w:val="00E242ED"/>
    <w:rsid w:val="00EB016E"/>
    <w:rsid w:val="00F03760"/>
    <w:rsid w:val="00F31BD7"/>
    <w:rsid w:val="00F77357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48FF748-D64B-4339-8286-6DD1AA69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A606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6CAAE-4BEE-488C-911A-DD9A71F9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7</Pages>
  <Words>3740</Words>
  <Characters>22820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dcterms:created xsi:type="dcterms:W3CDTF">2021-01-27T13:55:00Z</dcterms:created>
  <dcterms:modified xsi:type="dcterms:W3CDTF">2021-01-27T13:55:00Z</dcterms:modified>
</cp:coreProperties>
</file>